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9D0FD5" w:rsidRDefault="002B5F15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891" w:history="1">
        <w:r w:rsidR="009D0FD5" w:rsidRPr="00786361">
          <w:rPr>
            <w:rStyle w:val="aa"/>
          </w:rPr>
          <w:t>LLDP-EXT-DOT1-MIB</w:t>
        </w:r>
        <w:r w:rsidR="009D0FD5">
          <w:rPr>
            <w:webHidden/>
          </w:rPr>
          <w:tab/>
        </w:r>
        <w:r w:rsidR="009D0FD5">
          <w:rPr>
            <w:webHidden/>
          </w:rPr>
          <w:fldChar w:fldCharType="begin"/>
        </w:r>
        <w:r w:rsidR="009D0FD5">
          <w:rPr>
            <w:webHidden/>
          </w:rPr>
          <w:instrText xml:space="preserve"> PAGEREF _Toc94098891 \h </w:instrText>
        </w:r>
        <w:r w:rsidR="009D0FD5">
          <w:rPr>
            <w:webHidden/>
          </w:rPr>
        </w:r>
        <w:r w:rsidR="009D0FD5">
          <w:rPr>
            <w:webHidden/>
          </w:rPr>
          <w:fldChar w:fldCharType="separate"/>
        </w:r>
        <w:r w:rsidR="009D0FD5">
          <w:rPr>
            <w:webHidden/>
          </w:rPr>
          <w:t>2</w:t>
        </w:r>
        <w:r w:rsidR="009D0FD5">
          <w:rPr>
            <w:webHidden/>
          </w:rPr>
          <w:fldChar w:fldCharType="end"/>
        </w:r>
      </w:hyperlink>
    </w:p>
    <w:p w:rsidR="009D0FD5" w:rsidRDefault="009D0FD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892" w:history="1">
        <w:r w:rsidRPr="00786361">
          <w:rPr>
            <w:rStyle w:val="aa"/>
            <w:rFonts w:ascii="Helvetica" w:eastAsia="charset0MS Sans Serif" w:hAnsi="Helvetica" w:cs="Helvetica"/>
          </w:rPr>
          <w:t>lldpXdot1ConfigPortVlanTable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_Toc94098892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9D0FD5" w:rsidRDefault="009D0FD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893" w:history="1">
        <w:r w:rsidRPr="00786361">
          <w:rPr>
            <w:rStyle w:val="aa"/>
            <w:rFonts w:ascii="Helvetica" w:eastAsia="charset0MS Sans Serif" w:hAnsi="Helvetica" w:cs="Helvetica"/>
          </w:rPr>
          <w:t>lldpXdot1ConfigVlanNameTable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_Toc94098893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9D0FD5" w:rsidRDefault="009D0FD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894" w:history="1">
        <w:r w:rsidRPr="00786361">
          <w:rPr>
            <w:rStyle w:val="aa"/>
            <w:rFonts w:ascii="Helvetica" w:eastAsia="charset0MS Sans Serif" w:hAnsi="Helvetica" w:cs="Helvetica"/>
          </w:rPr>
          <w:t>lldpXdot1ConfigProtoVlanTable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_Toc94098894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9D0FD5" w:rsidRDefault="009D0FD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895" w:history="1">
        <w:r w:rsidRPr="00786361">
          <w:rPr>
            <w:rStyle w:val="aa"/>
            <w:rFonts w:ascii="Helvetica" w:eastAsia="charset0MS Sans Serif" w:hAnsi="Helvetica" w:cs="Helvetica"/>
          </w:rPr>
          <w:t>lldpXdot1ConfigProtocolTable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_Toc94098895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9D0FD5" w:rsidRDefault="009D0FD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896" w:history="1">
        <w:r w:rsidRPr="00786361">
          <w:rPr>
            <w:rStyle w:val="aa"/>
            <w:rFonts w:ascii="Helvetica" w:eastAsia="charset0MS Sans Serif" w:hAnsi="Helvetica" w:cs="Helvetica"/>
          </w:rPr>
          <w:t>lldpXdot1LocTable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_Toc94098896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9D0FD5" w:rsidRDefault="009D0FD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897" w:history="1">
        <w:r w:rsidRPr="00786361">
          <w:rPr>
            <w:rStyle w:val="aa"/>
            <w:rFonts w:ascii="Helvetica" w:eastAsia="charset0MS Sans Serif" w:hAnsi="Helvetica" w:cs="Helvetica"/>
          </w:rPr>
          <w:t>lldpXdot1LocProtoVlanTable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_Toc94098897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9D0FD5" w:rsidRDefault="009D0FD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898" w:history="1">
        <w:r w:rsidRPr="00786361">
          <w:rPr>
            <w:rStyle w:val="aa"/>
            <w:rFonts w:ascii="Helvetica" w:eastAsia="charset0MS Sans Serif" w:hAnsi="Helvetica" w:cs="Helvetica"/>
          </w:rPr>
          <w:t>lldpXdot1LocVlanNameTable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_Toc94098898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9D0FD5" w:rsidRDefault="009D0FD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899" w:history="1">
        <w:r w:rsidRPr="00786361">
          <w:rPr>
            <w:rStyle w:val="aa"/>
            <w:rFonts w:ascii="Helvetica" w:eastAsia="charset0MS Sans Serif" w:hAnsi="Helvetica" w:cs="Helvetica"/>
          </w:rPr>
          <w:t>lldpXdot1LocProtocolTable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_Toc94098899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9D0FD5" w:rsidRDefault="009D0FD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900" w:history="1">
        <w:r w:rsidRPr="00786361">
          <w:rPr>
            <w:rStyle w:val="aa"/>
            <w:rFonts w:ascii="Helvetica" w:eastAsia="charset0MS Sans Serif" w:hAnsi="Helvetica" w:cs="Helvetica"/>
          </w:rPr>
          <w:t>lldpXdot1RemTable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_Toc94098900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9D0FD5" w:rsidRDefault="009D0FD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901" w:history="1">
        <w:r w:rsidRPr="00786361">
          <w:rPr>
            <w:rStyle w:val="aa"/>
            <w:rFonts w:ascii="Helvetica" w:eastAsia="charset0MS Sans Serif" w:hAnsi="Helvetica" w:cs="Helvetica"/>
          </w:rPr>
          <w:t>lldpXdot1RemProtoVlanTable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_Toc94098901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9D0FD5" w:rsidRDefault="009D0FD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902" w:history="1">
        <w:r w:rsidRPr="00786361">
          <w:rPr>
            <w:rStyle w:val="aa"/>
            <w:rFonts w:ascii="Helvetica" w:eastAsia="charset0MS Sans Serif" w:hAnsi="Helvetica" w:cs="Helvetica"/>
          </w:rPr>
          <w:t>lldpXdot1RemVlanNameTable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_Toc94098902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9D0FD5" w:rsidRDefault="009D0FD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903" w:history="1">
        <w:r w:rsidRPr="00786361">
          <w:rPr>
            <w:rStyle w:val="aa"/>
            <w:rFonts w:ascii="Helvetica" w:eastAsia="charset0MS Sans Serif" w:hAnsi="Helvetica" w:cs="Helvetica"/>
          </w:rPr>
          <w:t>lldpXdot1RemProtocolTable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_Toc94098903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23282" w:rsidRDefault="002B5F15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7F2BBB" w:rsidRPr="009540D9" w:rsidRDefault="007F2BBB" w:rsidP="007F2BBB">
      <w:pPr>
        <w:pStyle w:val="1"/>
        <w:tabs>
          <w:tab w:val="num" w:pos="432"/>
        </w:tabs>
        <w:ind w:left="432" w:hanging="432"/>
        <w:jc w:val="both"/>
        <w:rPr>
          <w:rFonts w:ascii="Helvetica" w:hAnsi="Helvetica"/>
        </w:rPr>
      </w:pPr>
      <w:bookmarkStart w:id="1" w:name="_Toc295464887"/>
      <w:bookmarkStart w:id="2" w:name="_Toc397420366"/>
      <w:bookmarkStart w:id="3" w:name="_Toc94098891"/>
      <w:r w:rsidRPr="007F2BBB">
        <w:lastRenderedPageBreak/>
        <w:t>LLDP-EXT-DOT1-MIB</w:t>
      </w:r>
      <w:bookmarkEnd w:id="1"/>
      <w:bookmarkEnd w:id="2"/>
      <w:bookmarkEnd w:id="3"/>
    </w:p>
    <w:p w:rsidR="007F2BBB" w:rsidRPr="009540D9" w:rsidRDefault="007F2BBB" w:rsidP="007F2BBB">
      <w:pPr>
        <w:tabs>
          <w:tab w:val="left" w:pos="1806"/>
          <w:tab w:val="left" w:pos="2257"/>
          <w:tab w:val="left" w:pos="2709"/>
        </w:tabs>
        <w:spacing w:before="156" w:after="156"/>
        <w:ind w:left="420"/>
        <w:rPr>
          <w:color w:val="000000"/>
        </w:rPr>
      </w:pPr>
      <w:r w:rsidRPr="009540D9">
        <w:rPr>
          <w:rFonts w:eastAsia="charset0MS Sans Serif"/>
          <w:color w:val="000000"/>
        </w:rPr>
        <w:t>The LLDP Management Information Base extension module for IEEE 802.1 organizationally defined discovery information.</w:t>
      </w:r>
    </w:p>
    <w:p w:rsidR="007F2BBB" w:rsidRPr="00A03AFE" w:rsidRDefault="007F2BBB" w:rsidP="007F2BB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4" w:name="_Toc295464888"/>
      <w:bookmarkStart w:id="5" w:name="_Toc397420367"/>
      <w:bookmarkStart w:id="6" w:name="_Toc94098892"/>
      <w:r w:rsidRPr="00A03AFE">
        <w:rPr>
          <w:rFonts w:ascii="Helvetica" w:eastAsia="charset0MS Sans Serif" w:hAnsi="Helvetica" w:cs="Helvetica"/>
        </w:rPr>
        <w:t>lldpXdot1ConfigPortVlanTable</w:t>
      </w:r>
      <w:bookmarkEnd w:id="4"/>
      <w:bookmarkEnd w:id="5"/>
      <w:bookmarkEnd w:id="6"/>
    </w:p>
    <w:p w:rsidR="007F2BBB" w:rsidRDefault="007F2BBB" w:rsidP="007F2BBB">
      <w:r>
        <w:t>OID of this table is: 1.0.8802.1.1.2.1.5.32962.1.1.1</w:t>
      </w:r>
    </w:p>
    <w:p w:rsidR="007F2BBB" w:rsidRPr="003C3B06" w:rsidRDefault="007F2BBB" w:rsidP="007F2BBB">
      <w:r w:rsidRPr="003C3B06">
        <w:t>This table is only supported by interfaces working in bridge mode.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7F2BBB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7F2BBB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lldpXdot1ConfigPortVlanTxEnable</w:t>
            </w:r>
            <w:r>
              <w:rPr>
                <w:rFonts w:cs="Helvetica"/>
              </w:rPr>
              <w:t xml:space="preserve"> (1.0.8802.1.1.2.1.5.32962.1.1.1.1.1)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Default value(TRUE)</w:t>
            </w:r>
          </w:p>
        </w:tc>
      </w:tr>
    </w:tbl>
    <w:p w:rsidR="007F2BBB" w:rsidRPr="00A03AFE" w:rsidRDefault="007F2BBB" w:rsidP="007F2BB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7" w:name="_Toc295464889"/>
      <w:bookmarkStart w:id="8" w:name="_Toc397420368"/>
      <w:bookmarkStart w:id="9" w:name="_Toc94098893"/>
      <w:r w:rsidRPr="00A03AFE">
        <w:rPr>
          <w:rFonts w:ascii="Helvetica" w:eastAsia="charset0MS Sans Serif" w:hAnsi="Helvetica" w:cs="Helvetica"/>
        </w:rPr>
        <w:t>lldpXdot1ConfigVlanNameTable</w:t>
      </w:r>
      <w:bookmarkEnd w:id="7"/>
      <w:bookmarkEnd w:id="8"/>
      <w:bookmarkEnd w:id="9"/>
    </w:p>
    <w:p w:rsidR="007F2BBB" w:rsidRDefault="007F2BBB" w:rsidP="007F2BBB">
      <w:r>
        <w:t>OID of this table is: 1.0.8802.1.1.2.1.5.32962.1.1.2</w:t>
      </w:r>
    </w:p>
    <w:p w:rsidR="007F2BBB" w:rsidRPr="003C3B06" w:rsidRDefault="007F2BBB" w:rsidP="007F2BBB">
      <w:r w:rsidRPr="003C3B06">
        <w:t>This table is only supported by interfaces working in bridge mode.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7F2BBB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7F2BBB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lldpXdot1ConfigVlanNameTxEnable</w:t>
            </w:r>
            <w:r>
              <w:rPr>
                <w:rFonts w:cs="Helvetica"/>
              </w:rPr>
              <w:t xml:space="preserve"> (1.0.8802.1.1.2.1.5.32962.1.1.2.1.1)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F2BBB" w:rsidRPr="00F55EE2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Default value (</w:t>
            </w:r>
            <w:r>
              <w:rPr>
                <w:rFonts w:cs="Helvetica" w:hint="eastAsia"/>
              </w:rPr>
              <w:t>FALSE</w:t>
            </w:r>
            <w:r w:rsidRPr="009540D9">
              <w:rPr>
                <w:rFonts w:cs="Helvetica"/>
              </w:rPr>
              <w:t>).</w:t>
            </w:r>
          </w:p>
        </w:tc>
      </w:tr>
    </w:tbl>
    <w:p w:rsidR="007F2BBB" w:rsidRPr="00A03AFE" w:rsidRDefault="007F2BBB" w:rsidP="007F2BB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0" w:name="_Toc295464890"/>
      <w:bookmarkStart w:id="11" w:name="_Toc397420369"/>
      <w:bookmarkStart w:id="12" w:name="_Toc94098894"/>
      <w:r w:rsidRPr="00A03AFE">
        <w:rPr>
          <w:rFonts w:ascii="Helvetica" w:eastAsia="charset0MS Sans Serif" w:hAnsi="Helvetica" w:cs="Helvetica"/>
        </w:rPr>
        <w:t>lldpXdot1ConfigProtoVlanTable</w:t>
      </w:r>
      <w:bookmarkEnd w:id="10"/>
      <w:bookmarkEnd w:id="11"/>
      <w:bookmarkEnd w:id="12"/>
    </w:p>
    <w:p w:rsidR="007F2BBB" w:rsidRDefault="007F2BBB" w:rsidP="007F2BBB">
      <w:r>
        <w:t>OID of this table is: 1.0.8802.1.1.2.1.5.32962.1.1.3</w:t>
      </w:r>
    </w:p>
    <w:p w:rsidR="007F2BBB" w:rsidRPr="003C3B06" w:rsidRDefault="007F2BBB" w:rsidP="007F2BBB">
      <w:r w:rsidRPr="003C3B06">
        <w:t>This table is only supported by interfaces working in bridge mode.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7F2BBB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7F2BBB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lldpXdot1ConfigProtoVlanTxEnable</w:t>
            </w:r>
            <w:r>
              <w:rPr>
                <w:rFonts w:cs="Helvetica"/>
              </w:rPr>
              <w:t xml:space="preserve"> (1.0.8802.1.1.2.1.5.32962.1.1.3.1.1)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F2BBB" w:rsidRPr="00911E8A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Default value (</w:t>
            </w:r>
            <w:r>
              <w:rPr>
                <w:rFonts w:cs="Helvetica" w:hint="eastAsia"/>
              </w:rPr>
              <w:t>FALSE</w:t>
            </w:r>
            <w:r w:rsidRPr="009540D9">
              <w:rPr>
                <w:rFonts w:cs="Helvetica"/>
              </w:rPr>
              <w:t>).</w:t>
            </w:r>
          </w:p>
        </w:tc>
      </w:tr>
    </w:tbl>
    <w:p w:rsidR="007F2BBB" w:rsidRPr="00A03AFE" w:rsidRDefault="007F2BBB" w:rsidP="007F2BB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3" w:name="_Toc295464891"/>
      <w:bookmarkStart w:id="14" w:name="_Toc397420370"/>
      <w:bookmarkStart w:id="15" w:name="_Toc94098895"/>
      <w:r w:rsidRPr="00A03AFE">
        <w:rPr>
          <w:rFonts w:ascii="Helvetica" w:eastAsia="charset0MS Sans Serif" w:hAnsi="Helvetica" w:cs="Helvetica"/>
        </w:rPr>
        <w:t>lldpXdot1ConfigProtocolTable</w:t>
      </w:r>
      <w:bookmarkEnd w:id="13"/>
      <w:bookmarkEnd w:id="14"/>
      <w:bookmarkEnd w:id="15"/>
    </w:p>
    <w:p w:rsidR="007F2BBB" w:rsidRPr="009540D9" w:rsidRDefault="007F2BBB" w:rsidP="007F2BBB">
      <w:r>
        <w:t>OID of this table is: 1.0.8802.1.1.2.1.5.32962.1.1.4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7F2BBB" w:rsidRPr="00C80657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C80657" w:rsidRDefault="007F2BBB" w:rsidP="0091260D">
            <w:pPr>
              <w:pStyle w:val="TableHead"/>
            </w:pPr>
            <w:r w:rsidRPr="00C80657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C80657" w:rsidRDefault="007F2BBB" w:rsidP="0091260D">
            <w:pPr>
              <w:pStyle w:val="TableHead"/>
            </w:pPr>
            <w:r w:rsidRPr="00C80657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C80657" w:rsidRDefault="007F2BBB" w:rsidP="0091260D">
            <w:pPr>
              <w:pStyle w:val="TableHead"/>
            </w:pPr>
            <w:r w:rsidRPr="00C80657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C80657" w:rsidRDefault="007F2BBB" w:rsidP="0091260D">
            <w:pPr>
              <w:pStyle w:val="TableHead"/>
            </w:pPr>
            <w:r w:rsidRPr="00C80657">
              <w:t>Description</w:t>
            </w:r>
          </w:p>
        </w:tc>
      </w:tr>
      <w:tr w:rsidR="007F2BBB" w:rsidRPr="00C80657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F2BBB" w:rsidRPr="00C80657" w:rsidRDefault="007F2BBB" w:rsidP="0091260D">
            <w:pPr>
              <w:pStyle w:val="TableText"/>
              <w:kinsoku w:val="0"/>
              <w:textAlignment w:val="top"/>
            </w:pPr>
            <w:r w:rsidRPr="00C80657">
              <w:t xml:space="preserve">lldpXdot1ConfigProtocolTxEnable (1.0.8802.1.1.2.1.5.32962.1.1.4.1.1)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F2BBB" w:rsidRPr="00C80657" w:rsidRDefault="007F2BBB" w:rsidP="0091260D">
            <w:pPr>
              <w:pStyle w:val="TableText"/>
              <w:kinsoku w:val="0"/>
              <w:textAlignment w:val="top"/>
            </w:pPr>
            <w:r w:rsidRPr="00C80657"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F2BBB" w:rsidRPr="00C80657" w:rsidRDefault="007F2BBB" w:rsidP="0091260D">
            <w:pPr>
              <w:pStyle w:val="TableText"/>
              <w:kinsoku w:val="0"/>
              <w:textAlignment w:val="top"/>
            </w:pPr>
            <w:r w:rsidRPr="00C80657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F2BBB" w:rsidRPr="00F55EE2" w:rsidRDefault="007F2BBB" w:rsidP="0091260D">
            <w:pPr>
              <w:pStyle w:val="TableText"/>
              <w:kinsoku w:val="0"/>
              <w:textAlignment w:val="top"/>
            </w:pPr>
            <w:r w:rsidRPr="00C80657">
              <w:t xml:space="preserve">Not supported.The value is FALSE when interface works </w:t>
            </w:r>
            <w:r w:rsidRPr="00C80657">
              <w:rPr>
                <w:rFonts w:hint="eastAsia"/>
              </w:rPr>
              <w:t>in</w:t>
            </w:r>
            <w:r w:rsidRPr="00C80657">
              <w:t xml:space="preserve"> bridge mode</w:t>
            </w:r>
            <w:r>
              <w:rPr>
                <w:rFonts w:hint="eastAsia"/>
              </w:rPr>
              <w:t>.</w:t>
            </w:r>
          </w:p>
        </w:tc>
      </w:tr>
    </w:tbl>
    <w:p w:rsidR="007F2BBB" w:rsidRPr="00A03AFE" w:rsidRDefault="007F2BBB" w:rsidP="007F2BB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6" w:name="_Toc295464892"/>
      <w:bookmarkStart w:id="17" w:name="_Toc397420371"/>
      <w:bookmarkStart w:id="18" w:name="_Toc94098896"/>
      <w:r w:rsidRPr="00A03AFE">
        <w:rPr>
          <w:rFonts w:ascii="Helvetica" w:eastAsia="charset0MS Sans Serif" w:hAnsi="Helvetica" w:cs="Helvetica"/>
        </w:rPr>
        <w:t>lldpXdot1LocTable</w:t>
      </w:r>
      <w:bookmarkEnd w:id="16"/>
      <w:bookmarkEnd w:id="17"/>
      <w:bookmarkEnd w:id="18"/>
    </w:p>
    <w:p w:rsidR="007F2BBB" w:rsidRDefault="007F2BBB" w:rsidP="007F2BBB">
      <w:r>
        <w:t>OID of this table is: 1.0.8802.1.1.2.1.5.32962.1.2.1</w:t>
      </w:r>
    </w:p>
    <w:p w:rsidR="007F2BBB" w:rsidRPr="004860B0" w:rsidRDefault="007F2BBB" w:rsidP="007F2BBB">
      <w:r w:rsidRPr="003C3B06">
        <w:t>This table is only supported by interfaces working in bridge mode.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7F2BBB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lastRenderedPageBreak/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7F2BBB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lldpXdot1LocPortVlanId</w:t>
            </w:r>
            <w:r>
              <w:rPr>
                <w:rFonts w:cs="Helvetica"/>
              </w:rPr>
              <w:t xml:space="preserve"> (1.0.8802.1.1.2.1.5.32962.1.2.1.1.1)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</w:tbl>
    <w:p w:rsidR="007F2BBB" w:rsidRPr="00A03AFE" w:rsidRDefault="007F2BBB" w:rsidP="007F2BB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9" w:name="_Toc295464893"/>
      <w:bookmarkStart w:id="20" w:name="_Toc397420372"/>
      <w:bookmarkStart w:id="21" w:name="_Toc94098897"/>
      <w:r w:rsidRPr="00A03AFE">
        <w:rPr>
          <w:rFonts w:ascii="Helvetica" w:eastAsia="charset0MS Sans Serif" w:hAnsi="Helvetica" w:cs="Helvetica"/>
        </w:rPr>
        <w:t>lldpXdot1LocProtoVlanTable</w:t>
      </w:r>
      <w:bookmarkEnd w:id="19"/>
      <w:bookmarkEnd w:id="20"/>
      <w:bookmarkEnd w:id="21"/>
    </w:p>
    <w:p w:rsidR="007F2BBB" w:rsidRDefault="007F2BBB" w:rsidP="007F2BBB">
      <w:r>
        <w:t>OID of this table is: 1.0.8802.1.1.2.1.5.32962.1.2.2</w:t>
      </w:r>
    </w:p>
    <w:p w:rsidR="007F2BBB" w:rsidRPr="004860B0" w:rsidRDefault="007F2BBB" w:rsidP="007F2BBB">
      <w:r w:rsidRPr="003C3B06">
        <w:t>This table is only supported by interfaces working in bridge mode.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7F2BBB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7F2BBB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lldpXdot1LocProtoVlanId</w:t>
            </w:r>
            <w:r>
              <w:rPr>
                <w:rFonts w:cs="Helvetica"/>
              </w:rPr>
              <w:t xml:space="preserve"> (1.0.8802.1.1.2.1.5.32962.1.2.2.1.1)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  <w:tr w:rsidR="007F2BBB" w:rsidRPr="009540D9" w:rsidTr="0091260D">
        <w:trPr>
          <w:tblHeader/>
        </w:trPr>
        <w:tc>
          <w:tcPr>
            <w:tcW w:w="3000" w:type="dxa"/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lldpXdot1LocProtoVlanSupported</w:t>
            </w:r>
            <w:r>
              <w:rPr>
                <w:rFonts w:cs="Helvetica"/>
              </w:rPr>
              <w:t xml:space="preserve"> (1.0.8802.1.1.2.1.5.32962.1.2.2.1.2) </w:t>
            </w:r>
          </w:p>
        </w:tc>
        <w:tc>
          <w:tcPr>
            <w:tcW w:w="1440" w:type="dxa"/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Current</w:t>
            </w:r>
          </w:p>
        </w:tc>
        <w:tc>
          <w:tcPr>
            <w:tcW w:w="2880" w:type="dxa"/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  <w:tr w:rsidR="007F2BBB" w:rsidRPr="009540D9" w:rsidTr="0091260D">
        <w:trPr>
          <w:tblHeader/>
        </w:trPr>
        <w:tc>
          <w:tcPr>
            <w:tcW w:w="3000" w:type="dxa"/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lldpXdot1LocProtoVlanEnabled</w:t>
            </w:r>
            <w:r>
              <w:rPr>
                <w:rFonts w:cs="Helvetica"/>
              </w:rPr>
              <w:t xml:space="preserve"> (1.0.8802.1.1.2.1.5.32962.1.2.2.1.3) </w:t>
            </w:r>
          </w:p>
        </w:tc>
        <w:tc>
          <w:tcPr>
            <w:tcW w:w="1440" w:type="dxa"/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</w:tbl>
    <w:p w:rsidR="007F2BBB" w:rsidRPr="00A03AFE" w:rsidRDefault="007F2BBB" w:rsidP="007F2BB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2" w:name="_Toc295464894"/>
      <w:bookmarkStart w:id="23" w:name="_Toc397420373"/>
      <w:bookmarkStart w:id="24" w:name="_Toc94098898"/>
      <w:r w:rsidRPr="00A03AFE">
        <w:rPr>
          <w:rFonts w:ascii="Helvetica" w:eastAsia="charset0MS Sans Serif" w:hAnsi="Helvetica" w:cs="Helvetica"/>
        </w:rPr>
        <w:t>lldpXdot1LocVlanNameTable</w:t>
      </w:r>
      <w:bookmarkEnd w:id="22"/>
      <w:bookmarkEnd w:id="23"/>
      <w:bookmarkEnd w:id="24"/>
    </w:p>
    <w:p w:rsidR="007F2BBB" w:rsidRDefault="007F2BBB" w:rsidP="007F2BBB">
      <w:r>
        <w:t>OID of this table is: 1.0.8802.1.1.2.1.5.32962.1.2.3</w:t>
      </w:r>
    </w:p>
    <w:p w:rsidR="007F2BBB" w:rsidRPr="004860B0" w:rsidRDefault="007F2BBB" w:rsidP="007F2BBB">
      <w:r w:rsidRPr="003C3B06">
        <w:t>This table is only supported by interfaces working in bridge mode.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7F2BBB" w:rsidRPr="00C80657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C80657" w:rsidRDefault="007F2BBB" w:rsidP="0091260D">
            <w:pPr>
              <w:pStyle w:val="TableHead"/>
            </w:pPr>
            <w:r w:rsidRPr="00C80657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C80657" w:rsidRDefault="007F2BBB" w:rsidP="0091260D">
            <w:pPr>
              <w:pStyle w:val="TableHead"/>
            </w:pPr>
            <w:r w:rsidRPr="00C80657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C80657" w:rsidRDefault="007F2BBB" w:rsidP="0091260D">
            <w:pPr>
              <w:pStyle w:val="TableHead"/>
            </w:pPr>
            <w:r w:rsidRPr="00C80657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C80657" w:rsidRDefault="007F2BBB" w:rsidP="0091260D">
            <w:pPr>
              <w:pStyle w:val="TableHead"/>
            </w:pPr>
            <w:r w:rsidRPr="00C80657">
              <w:t>Description</w:t>
            </w:r>
          </w:p>
        </w:tc>
      </w:tr>
      <w:tr w:rsidR="007F2BBB" w:rsidRPr="00C80657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F2BBB" w:rsidRPr="00C80657" w:rsidRDefault="007F2BBB" w:rsidP="0091260D">
            <w:pPr>
              <w:pStyle w:val="TableText"/>
              <w:kinsoku w:val="0"/>
              <w:textAlignment w:val="top"/>
            </w:pPr>
            <w:r w:rsidRPr="00C80657">
              <w:t xml:space="preserve">lldpXdot1LocVlanId (1.0.8802.1.1.2.1.5.32962.1.2.3.1.1)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F2BBB" w:rsidRPr="00C80657" w:rsidRDefault="007F2BBB" w:rsidP="0091260D">
            <w:pPr>
              <w:pStyle w:val="TableText"/>
              <w:kinsoku w:val="0"/>
              <w:textAlignment w:val="top"/>
            </w:pPr>
            <w:r w:rsidRPr="00C80657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F2BBB" w:rsidRPr="00C80657" w:rsidRDefault="007F2BBB" w:rsidP="0091260D">
            <w:pPr>
              <w:pStyle w:val="TableText"/>
              <w:kinsoku w:val="0"/>
              <w:textAlignment w:val="top"/>
            </w:pPr>
            <w:r w:rsidRPr="00C80657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F2BBB" w:rsidRPr="00C80657" w:rsidRDefault="007F2BBB" w:rsidP="0091260D">
            <w:pPr>
              <w:pStyle w:val="TableText"/>
              <w:kinsoku w:val="0"/>
              <w:textAlignment w:val="top"/>
            </w:pPr>
            <w:r w:rsidRPr="00C80657">
              <w:t>As per MIB</w:t>
            </w:r>
          </w:p>
        </w:tc>
      </w:tr>
      <w:tr w:rsidR="007F2BBB" w:rsidRPr="00C80657" w:rsidTr="0091260D">
        <w:tc>
          <w:tcPr>
            <w:tcW w:w="3000" w:type="dxa"/>
            <w:shd w:val="clear" w:color="auto" w:fill="auto"/>
          </w:tcPr>
          <w:p w:rsidR="007F2BBB" w:rsidRPr="00C80657" w:rsidRDefault="007F2BBB" w:rsidP="0091260D">
            <w:pPr>
              <w:pStyle w:val="TableText"/>
              <w:kinsoku w:val="0"/>
              <w:textAlignment w:val="top"/>
            </w:pPr>
            <w:r w:rsidRPr="00C80657">
              <w:t xml:space="preserve">lldpXdot1LocVlanName (1.0.8802.1.1.2.1.5.32962.1.2.3.1.2) </w:t>
            </w:r>
          </w:p>
        </w:tc>
        <w:tc>
          <w:tcPr>
            <w:tcW w:w="1440" w:type="dxa"/>
            <w:shd w:val="clear" w:color="auto" w:fill="auto"/>
          </w:tcPr>
          <w:p w:rsidR="007F2BBB" w:rsidRPr="00C80657" w:rsidRDefault="007F2BBB" w:rsidP="0091260D">
            <w:pPr>
              <w:pStyle w:val="TableText"/>
              <w:kinsoku w:val="0"/>
              <w:textAlignment w:val="top"/>
            </w:pPr>
            <w:r w:rsidRPr="00C80657">
              <w:t>read-only</w:t>
            </w:r>
          </w:p>
        </w:tc>
        <w:tc>
          <w:tcPr>
            <w:tcW w:w="1000" w:type="dxa"/>
            <w:shd w:val="clear" w:color="auto" w:fill="auto"/>
          </w:tcPr>
          <w:p w:rsidR="007F2BBB" w:rsidRPr="00C80657" w:rsidRDefault="007F2BBB" w:rsidP="0091260D">
            <w:pPr>
              <w:pStyle w:val="TableText"/>
              <w:kinsoku w:val="0"/>
              <w:textAlignment w:val="top"/>
            </w:pPr>
            <w:r w:rsidRPr="00C80657">
              <w:t>Current</w:t>
            </w:r>
          </w:p>
        </w:tc>
        <w:tc>
          <w:tcPr>
            <w:tcW w:w="2880" w:type="dxa"/>
            <w:shd w:val="clear" w:color="auto" w:fill="auto"/>
          </w:tcPr>
          <w:p w:rsidR="007F2BBB" w:rsidRPr="00C80657" w:rsidRDefault="007F2BBB" w:rsidP="0091260D">
            <w:pPr>
              <w:pStyle w:val="TableText"/>
              <w:kinsoku w:val="0"/>
              <w:textAlignment w:val="top"/>
            </w:pPr>
            <w:r w:rsidRPr="00C80657">
              <w:t>As per MIB</w:t>
            </w:r>
          </w:p>
        </w:tc>
      </w:tr>
    </w:tbl>
    <w:p w:rsidR="007F2BBB" w:rsidRPr="00A03AFE" w:rsidRDefault="007F2BBB" w:rsidP="007F2BB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5" w:name="_Toc295464895"/>
      <w:bookmarkStart w:id="26" w:name="_Toc397420374"/>
      <w:bookmarkStart w:id="27" w:name="_Toc94098899"/>
      <w:r w:rsidRPr="00A03AFE">
        <w:rPr>
          <w:rFonts w:ascii="Helvetica" w:eastAsia="charset0MS Sans Serif" w:hAnsi="Helvetica" w:cs="Helvetica"/>
        </w:rPr>
        <w:t>lldpXdot1LocProtocolTable</w:t>
      </w:r>
      <w:bookmarkEnd w:id="25"/>
      <w:bookmarkEnd w:id="26"/>
      <w:bookmarkEnd w:id="27"/>
    </w:p>
    <w:p w:rsidR="007F2BBB" w:rsidRPr="009540D9" w:rsidRDefault="007F2BBB" w:rsidP="007F2BBB">
      <w:r>
        <w:t>OID of this table is: 1.0.8802.1.1.2.1.5.32962.1.2.4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7F2BBB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7F2BBB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lldpXdot1LocProtocolIndex</w:t>
            </w:r>
            <w:r>
              <w:rPr>
                <w:rFonts w:cs="Helvetica"/>
              </w:rPr>
              <w:t xml:space="preserve"> (1.0.8802.1.1.2.1.5.32962.1.2.4.1.1)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F2BBB" w:rsidRPr="00F55EE2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Not supported</w:t>
            </w:r>
            <w:r w:rsidRPr="009540D9">
              <w:rPr>
                <w:rFonts w:cs="Helvetica"/>
              </w:rPr>
              <w:t>. The value is 1</w:t>
            </w:r>
            <w:r>
              <w:rPr>
                <w:rFonts w:cs="Helvetica" w:hint="eastAsia"/>
              </w:rPr>
              <w:t xml:space="preserve"> </w:t>
            </w:r>
            <w:r w:rsidRPr="004860B0">
              <w:rPr>
                <w:rFonts w:cs="Helvetica"/>
              </w:rPr>
              <w:t xml:space="preserve">when interface works </w:t>
            </w:r>
            <w:r w:rsidRPr="004860B0">
              <w:rPr>
                <w:rFonts w:cs="Helvetica" w:hint="eastAsia"/>
              </w:rPr>
              <w:t>in</w:t>
            </w:r>
            <w:r w:rsidRPr="004860B0">
              <w:rPr>
                <w:rFonts w:cs="Helvetica"/>
              </w:rPr>
              <w:t xml:space="preserve"> bridge mode</w:t>
            </w:r>
            <w:r>
              <w:rPr>
                <w:rFonts w:cs="Helvetica" w:hint="eastAsia"/>
              </w:rPr>
              <w:t>.</w:t>
            </w:r>
          </w:p>
        </w:tc>
      </w:tr>
      <w:tr w:rsidR="007F2BBB" w:rsidRPr="009540D9" w:rsidTr="0091260D">
        <w:trPr>
          <w:tblHeader/>
        </w:trPr>
        <w:tc>
          <w:tcPr>
            <w:tcW w:w="3000" w:type="dxa"/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lldpXdot1LocProtocolId</w:t>
            </w:r>
            <w:r>
              <w:rPr>
                <w:rFonts w:cs="Helvetica"/>
              </w:rPr>
              <w:t xml:space="preserve"> (1.0.8802.1.1.2.1.5.32962.1.2.4.1.2) </w:t>
            </w:r>
          </w:p>
        </w:tc>
        <w:tc>
          <w:tcPr>
            <w:tcW w:w="1440" w:type="dxa"/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C314F">
              <w:t>Current</w:t>
            </w:r>
          </w:p>
        </w:tc>
        <w:tc>
          <w:tcPr>
            <w:tcW w:w="2880" w:type="dxa"/>
            <w:shd w:val="clear" w:color="auto" w:fill="auto"/>
          </w:tcPr>
          <w:p w:rsidR="007F2BBB" w:rsidRPr="00F55EE2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Not supported</w:t>
            </w:r>
            <w:r w:rsidRPr="009540D9">
              <w:rPr>
                <w:rFonts w:cs="Helvetica"/>
              </w:rPr>
              <w:t>.The value is protocol</w:t>
            </w:r>
            <w:r>
              <w:rPr>
                <w:rFonts w:cs="Helvetica" w:hint="eastAsia"/>
              </w:rPr>
              <w:t xml:space="preserve"> </w:t>
            </w:r>
            <w:r w:rsidRPr="004860B0">
              <w:rPr>
                <w:rFonts w:cs="Helvetica"/>
              </w:rPr>
              <w:t xml:space="preserve">when interface works </w:t>
            </w:r>
            <w:r w:rsidRPr="004860B0">
              <w:rPr>
                <w:rFonts w:cs="Helvetica" w:hint="eastAsia"/>
              </w:rPr>
              <w:t>in</w:t>
            </w:r>
            <w:r w:rsidRPr="004860B0">
              <w:rPr>
                <w:rFonts w:cs="Helvetica"/>
              </w:rPr>
              <w:t xml:space="preserve"> bridge mode</w:t>
            </w:r>
            <w:r>
              <w:rPr>
                <w:rFonts w:cs="Helvetica" w:hint="eastAsia"/>
              </w:rPr>
              <w:t>.</w:t>
            </w:r>
          </w:p>
        </w:tc>
      </w:tr>
    </w:tbl>
    <w:p w:rsidR="007F2BBB" w:rsidRPr="00A03AFE" w:rsidRDefault="007F2BBB" w:rsidP="007F2BB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8" w:name="_Toc295464896"/>
      <w:bookmarkStart w:id="29" w:name="_Toc397420375"/>
      <w:bookmarkStart w:id="30" w:name="_Toc94098900"/>
      <w:r w:rsidRPr="00A03AFE">
        <w:rPr>
          <w:rFonts w:ascii="Helvetica" w:eastAsia="charset0MS Sans Serif" w:hAnsi="Helvetica" w:cs="Helvetica"/>
        </w:rPr>
        <w:t>lldpXdot1RemTable</w:t>
      </w:r>
      <w:bookmarkEnd w:id="28"/>
      <w:bookmarkEnd w:id="29"/>
      <w:bookmarkEnd w:id="30"/>
    </w:p>
    <w:p w:rsidR="007F2BBB" w:rsidRPr="009540D9" w:rsidRDefault="007F2BBB" w:rsidP="007F2BBB">
      <w:r>
        <w:t>OID of this table is: 1.0.8802.1.1.2.1.5.32962.1.3.1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7F2BBB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7F2BBB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lldpXdot1RemPortVlanId</w:t>
            </w:r>
            <w:r>
              <w:rPr>
                <w:rFonts w:cs="Helvetica"/>
              </w:rPr>
              <w:t xml:space="preserve"> (1.0.8802.1.1.2.1.5.32962.1.3.1.1.1)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</w:tbl>
    <w:p w:rsidR="007F2BBB" w:rsidRPr="00A03AFE" w:rsidRDefault="007F2BBB" w:rsidP="007F2BB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1" w:name="_Toc295464897"/>
      <w:bookmarkStart w:id="32" w:name="_Toc397420376"/>
      <w:bookmarkStart w:id="33" w:name="_Toc94098901"/>
      <w:r w:rsidRPr="00A03AFE">
        <w:rPr>
          <w:rFonts w:ascii="Helvetica" w:eastAsia="charset0MS Sans Serif" w:hAnsi="Helvetica" w:cs="Helvetica"/>
        </w:rPr>
        <w:lastRenderedPageBreak/>
        <w:t>lldpXdot1RemProtoVlanTable</w:t>
      </w:r>
      <w:bookmarkEnd w:id="31"/>
      <w:bookmarkEnd w:id="32"/>
      <w:bookmarkEnd w:id="33"/>
    </w:p>
    <w:p w:rsidR="007F2BBB" w:rsidRPr="009540D9" w:rsidRDefault="007F2BBB" w:rsidP="007F2BBB">
      <w:r>
        <w:t>OID of this table is: 1.0.8802.1.1.2.1.5.32962.1.3.2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7F2BBB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7F2BBB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lldpXdot1RemProtoVlanId</w:t>
            </w:r>
            <w:r>
              <w:rPr>
                <w:rFonts w:cs="Helvetica"/>
              </w:rPr>
              <w:t xml:space="preserve"> (1.0.8802.1.1.2.1.5.32962.1.3.2.1.1)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  <w:tr w:rsidR="007F2BBB" w:rsidRPr="009540D9" w:rsidTr="0091260D">
        <w:trPr>
          <w:tblHeader/>
        </w:trPr>
        <w:tc>
          <w:tcPr>
            <w:tcW w:w="3000" w:type="dxa"/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lldpXdot1RemProtoVlanSupported</w:t>
            </w:r>
            <w:r>
              <w:rPr>
                <w:rFonts w:cs="Helvetica"/>
              </w:rPr>
              <w:t xml:space="preserve"> (1.0.8802.1.1.2.1.5.32962.1.3.2.1.2) </w:t>
            </w:r>
          </w:p>
        </w:tc>
        <w:tc>
          <w:tcPr>
            <w:tcW w:w="1440" w:type="dxa"/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  <w:tr w:rsidR="007F2BBB" w:rsidRPr="009540D9" w:rsidTr="0091260D">
        <w:trPr>
          <w:tblHeader/>
        </w:trPr>
        <w:tc>
          <w:tcPr>
            <w:tcW w:w="3000" w:type="dxa"/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lldpXdot1RemProtoVlanEnabled</w:t>
            </w:r>
            <w:r>
              <w:rPr>
                <w:rFonts w:cs="Helvetica"/>
              </w:rPr>
              <w:t xml:space="preserve"> (1.0.8802.1.1.2.1.5.32962.1.3.2.1.3) </w:t>
            </w:r>
          </w:p>
        </w:tc>
        <w:tc>
          <w:tcPr>
            <w:tcW w:w="1440" w:type="dxa"/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</w:tbl>
    <w:p w:rsidR="007F2BBB" w:rsidRPr="00A03AFE" w:rsidRDefault="007F2BBB" w:rsidP="007F2BB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4" w:name="_Toc295464898"/>
      <w:bookmarkStart w:id="35" w:name="_Toc397420377"/>
      <w:bookmarkStart w:id="36" w:name="_Toc94098902"/>
      <w:r w:rsidRPr="00A03AFE">
        <w:rPr>
          <w:rFonts w:ascii="Helvetica" w:eastAsia="charset0MS Sans Serif" w:hAnsi="Helvetica" w:cs="Helvetica"/>
        </w:rPr>
        <w:t>lldpXdot1RemVlanNameTable</w:t>
      </w:r>
      <w:bookmarkEnd w:id="34"/>
      <w:bookmarkEnd w:id="35"/>
      <w:bookmarkEnd w:id="36"/>
    </w:p>
    <w:p w:rsidR="007F2BBB" w:rsidRPr="009540D9" w:rsidRDefault="007F2BBB" w:rsidP="007F2BBB">
      <w:r>
        <w:t>OID of this table is: 1.0.8802.1.1.2.1.5.32962.1.3.3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7F2BBB" w:rsidRPr="004C314F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4C314F" w:rsidRDefault="007F2BBB" w:rsidP="0091260D">
            <w:pPr>
              <w:pStyle w:val="TableHead"/>
            </w:pPr>
            <w:r w:rsidRPr="004C314F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4C314F" w:rsidRDefault="007F2BBB" w:rsidP="0091260D">
            <w:pPr>
              <w:pStyle w:val="TableHead"/>
            </w:pPr>
            <w:r w:rsidRPr="004C314F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4C314F" w:rsidRDefault="007F2BBB" w:rsidP="0091260D">
            <w:pPr>
              <w:pStyle w:val="TableHead"/>
            </w:pPr>
            <w:r w:rsidRPr="004C314F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4C314F" w:rsidRDefault="007F2BBB" w:rsidP="0091260D">
            <w:pPr>
              <w:pStyle w:val="TableHead"/>
            </w:pPr>
            <w:r w:rsidRPr="004C314F">
              <w:t>Description</w:t>
            </w:r>
          </w:p>
        </w:tc>
      </w:tr>
      <w:tr w:rsidR="007F2BBB" w:rsidRPr="004C314F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F2BBB" w:rsidRPr="004C314F" w:rsidRDefault="007F2BBB" w:rsidP="0091260D">
            <w:pPr>
              <w:pStyle w:val="TableText"/>
              <w:kinsoku w:val="0"/>
              <w:textAlignment w:val="top"/>
            </w:pPr>
            <w:r w:rsidRPr="004C314F">
              <w:t xml:space="preserve">lldpXdot1RemVlanId (1.0.8802.1.1.2.1.5.32962.1.3.3.1.1)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F2BBB" w:rsidRPr="004C314F" w:rsidRDefault="007F2BBB" w:rsidP="0091260D">
            <w:pPr>
              <w:pStyle w:val="TableText"/>
              <w:kinsoku w:val="0"/>
              <w:textAlignment w:val="top"/>
            </w:pPr>
            <w:r w:rsidRPr="004C314F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F2BBB" w:rsidRPr="004C314F" w:rsidRDefault="007F2BBB" w:rsidP="0091260D">
            <w:pPr>
              <w:pStyle w:val="TableText"/>
              <w:kinsoku w:val="0"/>
              <w:textAlignment w:val="top"/>
            </w:pPr>
            <w:r w:rsidRPr="004C314F"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F2BBB" w:rsidRPr="004C314F" w:rsidRDefault="007F2BBB" w:rsidP="0091260D">
            <w:pPr>
              <w:pStyle w:val="TableText"/>
              <w:kinsoku w:val="0"/>
              <w:textAlignment w:val="top"/>
            </w:pPr>
            <w:r w:rsidRPr="004C314F">
              <w:t>As per MIB</w:t>
            </w:r>
          </w:p>
        </w:tc>
      </w:tr>
      <w:tr w:rsidR="007F2BBB" w:rsidRPr="004C314F" w:rsidTr="0091260D">
        <w:tc>
          <w:tcPr>
            <w:tcW w:w="3000" w:type="dxa"/>
            <w:shd w:val="clear" w:color="auto" w:fill="auto"/>
          </w:tcPr>
          <w:p w:rsidR="007F2BBB" w:rsidRPr="004C314F" w:rsidRDefault="007F2BBB" w:rsidP="0091260D">
            <w:pPr>
              <w:pStyle w:val="TableText"/>
              <w:kinsoku w:val="0"/>
              <w:textAlignment w:val="top"/>
            </w:pPr>
            <w:r w:rsidRPr="004C314F">
              <w:t xml:space="preserve">lldpXdot1RemVlanName (1.0.8802.1.1.2.1.5.32962.1.3.3.1.2) </w:t>
            </w:r>
          </w:p>
        </w:tc>
        <w:tc>
          <w:tcPr>
            <w:tcW w:w="1440" w:type="dxa"/>
            <w:shd w:val="clear" w:color="auto" w:fill="auto"/>
          </w:tcPr>
          <w:p w:rsidR="007F2BBB" w:rsidRPr="004C314F" w:rsidRDefault="007F2BBB" w:rsidP="0091260D">
            <w:pPr>
              <w:pStyle w:val="TableText"/>
              <w:kinsoku w:val="0"/>
              <w:textAlignment w:val="top"/>
            </w:pPr>
            <w:r w:rsidRPr="004C314F">
              <w:t>read-only</w:t>
            </w:r>
          </w:p>
        </w:tc>
        <w:tc>
          <w:tcPr>
            <w:tcW w:w="1000" w:type="dxa"/>
            <w:shd w:val="clear" w:color="auto" w:fill="auto"/>
          </w:tcPr>
          <w:p w:rsidR="007F2BBB" w:rsidRPr="004C314F" w:rsidRDefault="007F2BBB" w:rsidP="0091260D">
            <w:pPr>
              <w:pStyle w:val="TableText"/>
              <w:kinsoku w:val="0"/>
              <w:textAlignment w:val="top"/>
            </w:pPr>
            <w:r w:rsidRPr="004C314F">
              <w:t>No</w:t>
            </w:r>
          </w:p>
        </w:tc>
        <w:tc>
          <w:tcPr>
            <w:tcW w:w="2880" w:type="dxa"/>
            <w:shd w:val="clear" w:color="auto" w:fill="auto"/>
          </w:tcPr>
          <w:p w:rsidR="007F2BBB" w:rsidRPr="004C314F" w:rsidRDefault="007F2BBB" w:rsidP="0091260D">
            <w:pPr>
              <w:pStyle w:val="TableText"/>
              <w:kinsoku w:val="0"/>
              <w:textAlignment w:val="top"/>
            </w:pPr>
            <w:r w:rsidRPr="004C314F">
              <w:t>As per MIB</w:t>
            </w:r>
          </w:p>
        </w:tc>
      </w:tr>
    </w:tbl>
    <w:p w:rsidR="007F2BBB" w:rsidRPr="00A03AFE" w:rsidRDefault="007F2BBB" w:rsidP="007F2BB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7" w:name="_Toc295464899"/>
      <w:bookmarkStart w:id="38" w:name="_Toc397420378"/>
      <w:bookmarkStart w:id="39" w:name="_Toc94098903"/>
      <w:r w:rsidRPr="00A03AFE">
        <w:rPr>
          <w:rFonts w:ascii="Helvetica" w:eastAsia="charset0MS Sans Serif" w:hAnsi="Helvetica" w:cs="Helvetica"/>
        </w:rPr>
        <w:t>lldpXdot1RemProtocolTable</w:t>
      </w:r>
      <w:bookmarkEnd w:id="37"/>
      <w:bookmarkEnd w:id="38"/>
      <w:bookmarkEnd w:id="39"/>
    </w:p>
    <w:p w:rsidR="007F2BBB" w:rsidRPr="009540D9" w:rsidRDefault="007F2BBB" w:rsidP="007F2BBB">
      <w:r>
        <w:t>OID of this table is: 1.0.8802.1.1.2.1.5.32962.1.3.4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7F2BBB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7F2BBB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lldpXdot1RemProtocolIndex</w:t>
            </w:r>
            <w:r>
              <w:rPr>
                <w:rFonts w:cs="Helvetica"/>
              </w:rPr>
              <w:t xml:space="preserve"> (1.0.8802.1.1.2.1.5.32962.1.3.4.1.1)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  <w:tr w:rsidR="007F2BBB" w:rsidRPr="009540D9" w:rsidTr="0091260D">
        <w:trPr>
          <w:tblHeader/>
        </w:trPr>
        <w:tc>
          <w:tcPr>
            <w:tcW w:w="3000" w:type="dxa"/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lldpXdot1RemProtocolId</w:t>
            </w:r>
            <w:r>
              <w:rPr>
                <w:rFonts w:cs="Helvetica"/>
              </w:rPr>
              <w:t xml:space="preserve"> (1.0.8802.1.1.2.1.5.32962.1.3.4.1.2) </w:t>
            </w:r>
          </w:p>
        </w:tc>
        <w:tc>
          <w:tcPr>
            <w:tcW w:w="1440" w:type="dxa"/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F2BBB" w:rsidRPr="009540D9" w:rsidRDefault="007F2BBB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As per </w:t>
            </w:r>
            <w:r>
              <w:rPr>
                <w:rFonts w:cs="Helvetica"/>
              </w:rPr>
              <w:t>MIB</w:t>
            </w:r>
          </w:p>
        </w:tc>
      </w:tr>
    </w:tbl>
    <w:p w:rsidR="0020629E" w:rsidRPr="00991579" w:rsidRDefault="0020629E" w:rsidP="007F2BBB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234" w:rsidRDefault="00B92234">
      <w:r>
        <w:separator/>
      </w:r>
    </w:p>
  </w:endnote>
  <w:endnote w:type="continuationSeparator" w:id="0">
    <w:p w:rsidR="00B92234" w:rsidRDefault="00B92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2B5F15">
      <w:fldChar w:fldCharType="begin"/>
    </w:r>
    <w:r>
      <w:instrText>PAGE</w:instrText>
    </w:r>
    <w:r w:rsidR="002B5F15">
      <w:fldChar w:fldCharType="separate"/>
    </w:r>
    <w:r w:rsidR="009D0FD5">
      <w:rPr>
        <w:noProof/>
      </w:rPr>
      <w:t>1</w:t>
    </w:r>
    <w:r w:rsidR="002B5F15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9D0FD5">
      <w:fldChar w:fldCharType="begin"/>
    </w:r>
    <w:r w:rsidR="009D0FD5">
      <w:instrText xml:space="preserve"> NUMPAGES  \* Arabic  \* MERGEFORMAT </w:instrText>
    </w:r>
    <w:r w:rsidR="009D0FD5">
      <w:fldChar w:fldCharType="separate"/>
    </w:r>
    <w:r w:rsidR="009D0FD5">
      <w:rPr>
        <w:noProof/>
      </w:rPr>
      <w:t>3</w:t>
    </w:r>
    <w:r w:rsidR="009D0FD5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234" w:rsidRDefault="00B92234">
      <w:r>
        <w:separator/>
      </w:r>
    </w:p>
  </w:footnote>
  <w:footnote w:type="continuationSeparator" w:id="0">
    <w:p w:rsidR="00B92234" w:rsidRDefault="00B922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7F2BBB" w:rsidRPr="007F2BBB">
      <w:t xml:space="preserve"> LLDP-EXT-DOT1-MIB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5F15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2BBB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0FD5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234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7F2BBB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7F2BBB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7F2BB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7F2BBB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7F2BBB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7F2BBB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7F2BBB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091D5-147A-40D6-A60D-B8E770F96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490</Words>
  <Characters>4643</Characters>
  <Application>Microsoft Office Word</Application>
  <DocSecurity>0</DocSecurity>
  <Lines>257</Lines>
  <Paragraphs>233</Paragraphs>
  <ScaleCrop>false</ScaleCrop>
  <Company/>
  <LinksUpToDate>false</LinksUpToDate>
  <CharactersWithSpaces>4900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2022-01-26T06:07:00Z</dcterms:modified>
</cp:coreProperties>
</file>